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EF6" w:rsidRDefault="00691EF6" w:rsidP="002B3344">
      <w:pPr>
        <w:ind w:firstLine="142"/>
        <w:jc w:val="center"/>
        <w:rPr>
          <w:b/>
        </w:rPr>
      </w:pPr>
      <w:r>
        <w:rPr>
          <w:b/>
        </w:rPr>
        <w:t>З А П О В Е Д</w:t>
      </w:r>
    </w:p>
    <w:p w:rsidR="00691EF6" w:rsidRDefault="00691EF6" w:rsidP="00691EF6">
      <w:pPr>
        <w:jc w:val="center"/>
        <w:rPr>
          <w:b/>
        </w:rPr>
      </w:pPr>
    </w:p>
    <w:p w:rsidR="000B6E70" w:rsidRPr="000B6E70" w:rsidRDefault="00087402" w:rsidP="00E21AE9">
      <w:pPr>
        <w:spacing w:before="0" w:after="0"/>
        <w:ind w:right="-1" w:firstLine="0"/>
        <w:jc w:val="both"/>
        <w:rPr>
          <w:b/>
          <w:i/>
        </w:rPr>
      </w:pPr>
      <w:r w:rsidRPr="002547D1">
        <w:t xml:space="preserve">Във връзка с </w:t>
      </w:r>
      <w:r w:rsidR="004B686E">
        <w:t>реализацията на</w:t>
      </w:r>
      <w:r w:rsidR="004B686E" w:rsidRPr="00AC4D3C">
        <w:rPr>
          <w:rFonts w:eastAsia="Calibri"/>
        </w:rPr>
        <w:t xml:space="preserve"> </w:t>
      </w:r>
      <w:r w:rsidR="004B686E" w:rsidRPr="00B2028E">
        <w:rPr>
          <w:rFonts w:eastAsia="Calibri"/>
        </w:rPr>
        <w:t>Позиция 2:</w:t>
      </w:r>
      <w:r w:rsidR="004B686E" w:rsidRPr="002547D1">
        <w:t xml:space="preserve"> „Премахване на прелезите и изграждане на надлези/ подлези за ж</w:t>
      </w:r>
      <w:r w:rsidR="004B686E">
        <w:t>.п. учас</w:t>
      </w:r>
      <w:r w:rsidR="004B686E" w:rsidRPr="002547D1">
        <w:t xml:space="preserve">тък Пловдив – Бургас“ </w:t>
      </w:r>
      <w:r w:rsidR="004B686E">
        <w:t>от</w:t>
      </w:r>
      <w:r w:rsidR="004B686E" w:rsidRPr="00CE5532">
        <w:rPr>
          <w:color w:val="000000"/>
          <w:spacing w:val="4"/>
        </w:rPr>
        <w:t xml:space="preserve"> проект „Рехабилитация на железопътния участък Пловдив – Бургас, Фаза 2“</w:t>
      </w:r>
      <w:r w:rsidR="004B686E">
        <w:rPr>
          <w:color w:val="000000"/>
          <w:spacing w:val="4"/>
        </w:rPr>
        <w:t>, е необходимо</w:t>
      </w:r>
      <w:r w:rsidR="004B686E">
        <w:t xml:space="preserve"> </w:t>
      </w:r>
      <w:r w:rsidR="005C4F3F" w:rsidRPr="00CE5532">
        <w:rPr>
          <w:rFonts w:eastAsiaTheme="majorEastAsia" w:cstheme="majorBidi"/>
          <w:bCs/>
        </w:rPr>
        <w:t>изграждането на нов п</w:t>
      </w:r>
      <w:r w:rsidR="005C4F3F" w:rsidRPr="00501490">
        <w:rPr>
          <w:rFonts w:eastAsia="Calibri"/>
        </w:rPr>
        <w:t xml:space="preserve">ътен надлез </w:t>
      </w:r>
      <w:r w:rsidR="002B3344">
        <w:rPr>
          <w:rFonts w:eastAsia="Calibri"/>
        </w:rPr>
        <w:t>н</w:t>
      </w:r>
      <w:r w:rsidR="00022226">
        <w:rPr>
          <w:rFonts w:eastAsia="Calibri"/>
        </w:rPr>
        <w:t xml:space="preserve">а територията на землището на с. Церковски, </w:t>
      </w:r>
      <w:r w:rsidR="004B686E">
        <w:rPr>
          <w:rFonts w:eastAsia="Calibri"/>
        </w:rPr>
        <w:t>община</w:t>
      </w:r>
      <w:r w:rsidR="00022226">
        <w:rPr>
          <w:rFonts w:eastAsia="Calibri"/>
        </w:rPr>
        <w:t xml:space="preserve"> Карнобат</w:t>
      </w:r>
      <w:r w:rsidR="004B686E">
        <w:rPr>
          <w:rFonts w:eastAsia="Calibri"/>
        </w:rPr>
        <w:t xml:space="preserve">, област </w:t>
      </w:r>
      <w:r w:rsidR="00022226">
        <w:rPr>
          <w:rFonts w:eastAsia="Calibri"/>
        </w:rPr>
        <w:t xml:space="preserve">Бургас </w:t>
      </w:r>
      <w:r w:rsidRPr="00CE5532">
        <w:rPr>
          <w:rFonts w:eastAsia="Calibri"/>
          <w:spacing w:val="4"/>
        </w:rPr>
        <w:t>за осигуряване на транспортен достъп до териториите от двете страни на железопътната лин</w:t>
      </w:r>
      <w:r w:rsidR="004B686E">
        <w:rPr>
          <w:rFonts w:eastAsia="Calibri"/>
          <w:spacing w:val="4"/>
        </w:rPr>
        <w:t>ия.</w:t>
      </w:r>
      <w:r w:rsidR="004B686E" w:rsidRPr="004B686E">
        <w:t xml:space="preserve"> </w:t>
      </w:r>
      <w:r w:rsidR="004B686E">
        <w:t>Железопътната магистрала „</w:t>
      </w:r>
      <w:proofErr w:type="spellStart"/>
      <w:r w:rsidR="004B686E" w:rsidRPr="00CE5532">
        <w:rPr>
          <w:rFonts w:eastAsiaTheme="majorEastAsia" w:cstheme="majorBidi"/>
          <w:bCs/>
          <w:lang w:val="en-US"/>
        </w:rPr>
        <w:t>Пловдив</w:t>
      </w:r>
      <w:proofErr w:type="spellEnd"/>
      <w:r w:rsidR="004B686E" w:rsidRPr="00CE5532">
        <w:rPr>
          <w:rFonts w:eastAsiaTheme="majorEastAsia" w:cstheme="majorBidi"/>
          <w:bCs/>
          <w:lang w:val="en-US"/>
        </w:rPr>
        <w:t xml:space="preserve"> – </w:t>
      </w:r>
      <w:proofErr w:type="spellStart"/>
      <w:r w:rsidR="004B686E" w:rsidRPr="00CE5532">
        <w:rPr>
          <w:rFonts w:eastAsiaTheme="majorEastAsia" w:cstheme="majorBidi"/>
          <w:bCs/>
          <w:lang w:val="en-US"/>
        </w:rPr>
        <w:t>Бургас</w:t>
      </w:r>
      <w:proofErr w:type="spellEnd"/>
      <w:r w:rsidR="004B686E" w:rsidRPr="00CE5532">
        <w:rPr>
          <w:rFonts w:eastAsiaTheme="majorEastAsia" w:cstheme="majorBidi"/>
          <w:bCs/>
        </w:rPr>
        <w:t xml:space="preserve">“, </w:t>
      </w:r>
      <w:r w:rsidR="004B686E" w:rsidRPr="00B031E0">
        <w:t xml:space="preserve">посочена в </w:t>
      </w:r>
      <w:r w:rsidR="006A70CF">
        <w:t xml:space="preserve">т. 1 от </w:t>
      </w:r>
      <w:r w:rsidR="004B686E" w:rsidRPr="00B031E0">
        <w:t>Прил</w:t>
      </w:r>
      <w:r w:rsidR="006A70CF">
        <w:t xml:space="preserve">ожение № 1 към чл. 8, ал. 1 </w:t>
      </w:r>
      <w:r w:rsidR="004B686E" w:rsidRPr="00B031E0">
        <w:t xml:space="preserve">от Наредбата </w:t>
      </w:r>
      <w:r w:rsidR="006A70CF">
        <w:t xml:space="preserve">от 2001 г. </w:t>
      </w:r>
      <w:r w:rsidR="004B686E" w:rsidRPr="00B031E0">
        <w:t>за категоризация на железопътните линии, включени в железопътната инфраструктура и закриване на отделни</w:t>
      </w:r>
      <w:r w:rsidR="006A70CF">
        <w:t xml:space="preserve"> линии или участъци от линии</w:t>
      </w:r>
      <w:r w:rsidR="004B686E">
        <w:t xml:space="preserve">, </w:t>
      </w:r>
      <w:r w:rsidR="004B686E" w:rsidRPr="00CE5532">
        <w:rPr>
          <w:rFonts w:eastAsiaTheme="majorEastAsia" w:cstheme="majorBidi"/>
          <w:bCs/>
        </w:rPr>
        <w:t xml:space="preserve">представлява </w:t>
      </w:r>
      <w:r w:rsidR="004B686E" w:rsidRPr="00B031E0">
        <w:t>н</w:t>
      </w:r>
      <w:r w:rsidR="004B686E">
        <w:t xml:space="preserve">ационален обект по смисъла на </w:t>
      </w:r>
      <w:r w:rsidR="006A70CF">
        <w:t xml:space="preserve">       </w:t>
      </w:r>
      <w:r w:rsidR="004B686E">
        <w:t xml:space="preserve">§ </w:t>
      </w:r>
      <w:r w:rsidR="004B686E" w:rsidRPr="00B031E0">
        <w:t>1 от Допълнителните разпоредби на Закона за държавната собственост и чл. 29, ал. 1 от Закона за железопътния транспорт като елемент на Тран</w:t>
      </w:r>
      <w:r w:rsidR="004B686E">
        <w:t>севропейската железопътна мрежа.</w:t>
      </w:r>
      <w:r w:rsidR="006A70CF">
        <w:rPr>
          <w:rFonts w:eastAsia="Calibri"/>
          <w:spacing w:val="4"/>
        </w:rPr>
        <w:t xml:space="preserve"> Предвид изложеното, н</w:t>
      </w:r>
      <w:r w:rsidRPr="00B031E0">
        <w:t xml:space="preserve">а основание </w:t>
      </w:r>
      <w:r w:rsidR="003514EB">
        <w:t>§ 57, ал. 1 от Преходните и заключителни разпоредби на Закона за изменение и допълнение на Закона за устройство на територията (ЗИДЗУТ, обн. ДВ,  бр. 13 от 07.02.2017 г.)</w:t>
      </w:r>
      <w:r w:rsidR="003514EB">
        <w:t xml:space="preserve"> и </w:t>
      </w:r>
      <w:r w:rsidRPr="00B031E0">
        <w:t xml:space="preserve">чл. 129, ал. 3, т. 2, буква „б“, предложение второ и </w:t>
      </w:r>
      <w:r w:rsidR="006A70CF">
        <w:t xml:space="preserve">буква </w:t>
      </w:r>
      <w:r w:rsidRPr="00B031E0">
        <w:t xml:space="preserve">„в“, предложение второ и ал. 4 от Закона за устройство на територията (ЗУТ), във връзка с чл. 110, ал. 1, т. 5 и чл. 75, ал. 1 от ЗУТ, заявление на Държавно предприятие „Национална компания „Железопътна инфраструктура” с </w:t>
      </w:r>
      <w:r>
        <w:t xml:space="preserve">вх. </w:t>
      </w:r>
      <w:r w:rsidR="002B3344">
        <w:t>№</w:t>
      </w:r>
      <w:r w:rsidRPr="00B031E0">
        <w:t xml:space="preserve"> </w:t>
      </w:r>
      <w:r w:rsidR="005C4F3F" w:rsidRPr="005C4F3F">
        <w:t>АУ14-</w:t>
      </w:r>
      <w:r w:rsidR="005C4F3F" w:rsidRPr="00CE5532">
        <w:rPr>
          <w:lang w:val="en-US"/>
        </w:rPr>
        <w:t>10</w:t>
      </w:r>
      <w:r w:rsidR="005C4F3F" w:rsidRPr="005C4F3F">
        <w:t xml:space="preserve"> (</w:t>
      </w:r>
      <w:r w:rsidR="005C4F3F" w:rsidRPr="00CE5532">
        <w:rPr>
          <w:lang w:val="en-US"/>
        </w:rPr>
        <w:t>13</w:t>
      </w:r>
      <w:r w:rsidR="006A70CF">
        <w:t>)/ 22.03.2018 г.</w:t>
      </w:r>
      <w:r w:rsidR="005C4F3F">
        <w:t xml:space="preserve">, </w:t>
      </w:r>
      <w:r w:rsidR="005C4F3F" w:rsidRPr="005C4F3F">
        <w:t xml:space="preserve">допълнено с </w:t>
      </w:r>
      <w:r w:rsidR="003514EB">
        <w:t xml:space="preserve">писма </w:t>
      </w:r>
      <w:r w:rsidR="005C4F3F" w:rsidRPr="005C4F3F">
        <w:t>вх № АУ14-</w:t>
      </w:r>
      <w:r w:rsidR="005C4F3F" w:rsidRPr="00CE5532">
        <w:rPr>
          <w:lang w:val="en-US"/>
        </w:rPr>
        <w:t>10</w:t>
      </w:r>
      <w:r w:rsidR="005C4F3F">
        <w:t xml:space="preserve"> </w:t>
      </w:r>
      <w:r w:rsidR="005C4F3F" w:rsidRPr="005C4F3F">
        <w:t>(27)/ 19.06.2018 г.</w:t>
      </w:r>
      <w:r w:rsidR="005C4F3F">
        <w:t>,</w:t>
      </w:r>
      <w:r w:rsidR="005C4F3F" w:rsidRPr="005C4F3F">
        <w:t xml:space="preserve"> </w:t>
      </w:r>
      <w:r w:rsidR="003514EB">
        <w:t xml:space="preserve">        </w:t>
      </w:r>
      <w:r w:rsidR="005C4F3F" w:rsidRPr="005C4F3F">
        <w:t>№ АУ14-10(36)/ 17.10.2018 г.</w:t>
      </w:r>
      <w:r w:rsidR="005C4F3F">
        <w:t xml:space="preserve"> и </w:t>
      </w:r>
      <w:r w:rsidR="005C4F3F" w:rsidRPr="005C4F3F">
        <w:t>№ АУ14-10(</w:t>
      </w:r>
      <w:r w:rsidR="005C4F3F">
        <w:t>40</w:t>
      </w:r>
      <w:r w:rsidR="005C4F3F" w:rsidRPr="005C4F3F">
        <w:t xml:space="preserve">)/ </w:t>
      </w:r>
      <w:r w:rsidR="005C4F3F">
        <w:t>26</w:t>
      </w:r>
      <w:r w:rsidR="005C4F3F" w:rsidRPr="005C4F3F">
        <w:t>.1</w:t>
      </w:r>
      <w:r w:rsidR="005C4F3F">
        <w:t>1</w:t>
      </w:r>
      <w:r w:rsidR="005C4F3F" w:rsidRPr="005C4F3F">
        <w:t>.2018 г.</w:t>
      </w:r>
      <w:r w:rsidR="000B6E70">
        <w:t>,</w:t>
      </w:r>
      <w:r w:rsidR="002B3344">
        <w:t xml:space="preserve"> </w:t>
      </w:r>
      <w:r w:rsidR="000B6E70" w:rsidRPr="00B031E0">
        <w:t xml:space="preserve">Заповед </w:t>
      </w:r>
      <w:r w:rsidR="000B6E70">
        <w:t xml:space="preserve">№ РД-02-15-10/ </w:t>
      </w:r>
      <w:r w:rsidR="000B6E70" w:rsidRPr="008E0B31">
        <w:t xml:space="preserve">01.02.2016 г. </w:t>
      </w:r>
      <w:r w:rsidR="000B6E70" w:rsidRPr="00EB41C3">
        <w:t xml:space="preserve">на </w:t>
      </w:r>
      <w:r w:rsidR="000B6E70">
        <w:t>заместник-</w:t>
      </w:r>
      <w:r w:rsidR="000B6E70" w:rsidRPr="00EB41C3">
        <w:t>министъра на</w:t>
      </w:r>
      <w:r w:rsidR="000B6E70" w:rsidRPr="00B031E0">
        <w:t xml:space="preserve"> </w:t>
      </w:r>
      <w:r w:rsidR="000B6E70" w:rsidRPr="009352EE">
        <w:t>регионалното развитие</w:t>
      </w:r>
      <w:r w:rsidR="000B6E70" w:rsidRPr="00CE5532">
        <w:rPr>
          <w:lang w:val="en-US"/>
        </w:rPr>
        <w:t xml:space="preserve"> </w:t>
      </w:r>
      <w:r w:rsidR="000B6E70" w:rsidRPr="009352EE">
        <w:t>и благоустройството за разрешаване изработване на ПУП</w:t>
      </w:r>
      <w:r w:rsidR="000B6E70">
        <w:t>,</w:t>
      </w:r>
      <w:r w:rsidR="000B6E70" w:rsidRPr="00CE5532">
        <w:rPr>
          <w:bCs/>
        </w:rPr>
        <w:t xml:space="preserve"> </w:t>
      </w:r>
      <w:r w:rsidR="000B6E70" w:rsidRPr="009352EE">
        <w:t>разгласена по реда на чл.</w:t>
      </w:r>
      <w:r w:rsidR="00465DD0">
        <w:t xml:space="preserve"> </w:t>
      </w:r>
      <w:r w:rsidR="000B6E70" w:rsidRPr="009352EE">
        <w:t>124б от З</w:t>
      </w:r>
      <w:r w:rsidR="000B6E70">
        <w:t>УТ</w:t>
      </w:r>
      <w:r w:rsidR="000B6E70" w:rsidRPr="00CE5532">
        <w:rPr>
          <w:bCs/>
        </w:rPr>
        <w:t>;</w:t>
      </w:r>
      <w:r w:rsidR="000B6E70" w:rsidRPr="00CE5532">
        <w:rPr>
          <w:bCs/>
          <w:i/>
        </w:rPr>
        <w:t xml:space="preserve"> </w:t>
      </w:r>
      <w:r w:rsidR="000B6E70" w:rsidRPr="009352EE">
        <w:t>извършено съобщаване на изработения проект за ПУП</w:t>
      </w:r>
      <w:r w:rsidR="002B3344">
        <w:t xml:space="preserve"> </w:t>
      </w:r>
      <w:r w:rsidR="000B6E70" w:rsidRPr="009352EE">
        <w:t>в „Държавен вестник“</w:t>
      </w:r>
      <w:r w:rsidR="002B3344">
        <w:t>,</w:t>
      </w:r>
      <w:r w:rsidR="000B6E70" w:rsidRPr="000B6E70">
        <w:t xml:space="preserve"> </w:t>
      </w:r>
      <w:r w:rsidR="002B3344" w:rsidRPr="002B3344">
        <w:t>бр. 5</w:t>
      </w:r>
      <w:r w:rsidR="000101F6">
        <w:t>9</w:t>
      </w:r>
      <w:r w:rsidR="002B3344" w:rsidRPr="002B3344">
        <w:t xml:space="preserve">/ </w:t>
      </w:r>
      <w:r w:rsidR="000101F6">
        <w:t>29</w:t>
      </w:r>
      <w:r w:rsidR="002B3344" w:rsidRPr="002B3344">
        <w:t>.07.16 г.</w:t>
      </w:r>
      <w:r w:rsidR="00646C0E">
        <w:t>,</w:t>
      </w:r>
      <w:r w:rsidR="000B6E70">
        <w:t xml:space="preserve"> </w:t>
      </w:r>
      <w:r w:rsidR="000B6E70" w:rsidRPr="00684AF2">
        <w:t xml:space="preserve">доказателства за извършено </w:t>
      </w:r>
      <w:r w:rsidR="006A70CF">
        <w:t>разгласяване</w:t>
      </w:r>
      <w:r w:rsidR="000B6E70" w:rsidRPr="00684AF2">
        <w:t xml:space="preserve"> по реда на чл.</w:t>
      </w:r>
      <w:r w:rsidR="000B6E70">
        <w:t xml:space="preserve"> </w:t>
      </w:r>
      <w:r w:rsidR="000B6E70" w:rsidRPr="00684AF2">
        <w:t>128, ал.</w:t>
      </w:r>
      <w:r w:rsidR="000B6E70">
        <w:t xml:space="preserve"> </w:t>
      </w:r>
      <w:r w:rsidR="000B6E70" w:rsidRPr="00684AF2">
        <w:t>2 от ЗУТ</w:t>
      </w:r>
      <w:r w:rsidR="000B6E70" w:rsidRPr="009352EE">
        <w:t xml:space="preserve">, </w:t>
      </w:r>
      <w:r w:rsidR="00FA42ED">
        <w:t>удостоверение за постъпили възражения</w:t>
      </w:r>
      <w:r w:rsidR="00646C0E" w:rsidRPr="00646C0E">
        <w:t xml:space="preserve">, </w:t>
      </w:r>
      <w:r w:rsidR="001878BA" w:rsidRPr="00284AF6">
        <w:t xml:space="preserve">Удостоверение № </w:t>
      </w:r>
      <w:r w:rsidR="002C4A83" w:rsidRPr="00284AF6">
        <w:t>25-13</w:t>
      </w:r>
      <w:r w:rsidR="004D6618">
        <w:t>34783/ 24</w:t>
      </w:r>
      <w:r w:rsidR="002C4A83" w:rsidRPr="00284AF6">
        <w:t>.08.</w:t>
      </w:r>
      <w:r w:rsidR="001878BA" w:rsidRPr="00284AF6">
        <w:t xml:space="preserve">2018 г. за проверка и съгласуване на ПУП от Службата по геодезия, картография и кадастър </w:t>
      </w:r>
      <w:r w:rsidR="002C4A83" w:rsidRPr="00284AF6">
        <w:t>Бургас</w:t>
      </w:r>
      <w:r w:rsidR="001878BA" w:rsidRPr="00284AF6">
        <w:t xml:space="preserve"> по чл.</w:t>
      </w:r>
      <w:r w:rsidR="002C4A83" w:rsidRPr="00284AF6">
        <w:t xml:space="preserve"> </w:t>
      </w:r>
      <w:r w:rsidR="001878BA" w:rsidRPr="00284AF6">
        <w:t>55, ал.</w:t>
      </w:r>
      <w:r w:rsidR="002C4A83" w:rsidRPr="00284AF6">
        <w:t xml:space="preserve"> </w:t>
      </w:r>
      <w:r w:rsidR="001878BA" w:rsidRPr="00284AF6">
        <w:t>3 от ЗКИР, във връзка с §</w:t>
      </w:r>
      <w:r w:rsidR="002C4A83" w:rsidRPr="00284AF6">
        <w:t xml:space="preserve"> </w:t>
      </w:r>
      <w:r w:rsidR="001878BA" w:rsidRPr="00284AF6">
        <w:t>8, ал.</w:t>
      </w:r>
      <w:r w:rsidR="002C4A83" w:rsidRPr="00284AF6">
        <w:t xml:space="preserve"> </w:t>
      </w:r>
      <w:r w:rsidR="001878BA" w:rsidRPr="00284AF6">
        <w:t xml:space="preserve">1 от ПЗР на Наредба № РД-02-20-5/ 15.12.2016 г. за съдържанието, създаването и поддържането на кадастралната карта и кадастралните регистри, </w:t>
      </w:r>
      <w:r w:rsidR="00646C0E" w:rsidRPr="00646C0E">
        <w:t xml:space="preserve">Решение № ЕО-3/ 06.04.2014 г. на </w:t>
      </w:r>
      <w:r w:rsidR="006A70CF">
        <w:t>Министерството на околната среда и водите (</w:t>
      </w:r>
      <w:r w:rsidR="00646C0E" w:rsidRPr="00646C0E">
        <w:t>МОСВ</w:t>
      </w:r>
      <w:r w:rsidR="006A70CF">
        <w:t>)</w:t>
      </w:r>
      <w:r w:rsidR="00646C0E" w:rsidRPr="00646C0E">
        <w:t xml:space="preserve">, писма № ЕО-39/ 22.12.2016 г. и </w:t>
      </w:r>
      <w:r w:rsidR="00646C0E">
        <w:t xml:space="preserve">№ ЕО-39/ 28.12.2016 </w:t>
      </w:r>
      <w:r w:rsidR="00646C0E">
        <w:lastRenderedPageBreak/>
        <w:t>г.</w:t>
      </w:r>
      <w:r w:rsidR="00646C0E" w:rsidRPr="00CE52AE">
        <w:t xml:space="preserve"> </w:t>
      </w:r>
      <w:r w:rsidR="00646C0E">
        <w:t>на МОСВ, Решение на К</w:t>
      </w:r>
      <w:r w:rsidR="00646C0E" w:rsidRPr="00CB1985">
        <w:t xml:space="preserve">омисията за земеделските земи </w:t>
      </w:r>
      <w:r w:rsidR="00646C0E" w:rsidRPr="00CE5532">
        <w:rPr>
          <w:rFonts w:eastAsiaTheme="minorHAnsi"/>
        </w:rPr>
        <w:t>при Министерството на земеделието, храните и горите (МЗХГ</w:t>
      </w:r>
      <w:r w:rsidR="00646C0E" w:rsidRPr="00284AF6">
        <w:rPr>
          <w:rFonts w:eastAsiaTheme="minorHAnsi"/>
        </w:rPr>
        <w:t xml:space="preserve">) </w:t>
      </w:r>
      <w:r w:rsidR="00646C0E" w:rsidRPr="00284AF6">
        <w:t xml:space="preserve">№ КЗЗ-04/ 16.03.2017 г., т. 9 и писмо изх. № 70-97/ 30.06.2017 г. </w:t>
      </w:r>
      <w:r w:rsidR="00646C0E" w:rsidRPr="007552BE">
        <w:t>на Д</w:t>
      </w:r>
      <w:r w:rsidR="00646C0E">
        <w:t xml:space="preserve">ирекция </w:t>
      </w:r>
      <w:r w:rsidR="006A70CF">
        <w:t>„</w:t>
      </w:r>
      <w:r w:rsidR="00646C0E" w:rsidRPr="007552BE">
        <w:t>Поземлени отношения и комасация“ при МЗХГ</w:t>
      </w:r>
      <w:r w:rsidR="00646C0E" w:rsidRPr="00284AF6">
        <w:t>,</w:t>
      </w:r>
      <w:r w:rsidR="00646C0E" w:rsidRPr="00284AF6">
        <w:rPr>
          <w:bCs/>
        </w:rPr>
        <w:t xml:space="preserve"> </w:t>
      </w:r>
      <w:r w:rsidR="00646C0E" w:rsidRPr="00284AF6">
        <w:t xml:space="preserve">Становище № </w:t>
      </w:r>
      <w:r w:rsidR="003514EB">
        <w:t xml:space="preserve">33-НН-1246/ </w:t>
      </w:r>
      <w:r w:rsidR="00B31F53" w:rsidRPr="00B31F53">
        <w:t>16.06.2016 г.</w:t>
      </w:r>
      <w:r w:rsidR="00646C0E" w:rsidRPr="00CE5532">
        <w:rPr>
          <w:b/>
        </w:rPr>
        <w:t xml:space="preserve"> </w:t>
      </w:r>
      <w:r w:rsidR="00646C0E" w:rsidRPr="00CE5532">
        <w:rPr>
          <w:rFonts w:eastAsiaTheme="minorHAnsi"/>
        </w:rPr>
        <w:t xml:space="preserve">на Министерството на културата, </w:t>
      </w:r>
      <w:r w:rsidR="00646C0E" w:rsidRPr="00F03A05">
        <w:t>Здравно заключение изх. №</w:t>
      </w:r>
      <w:r w:rsidR="00D910AD">
        <w:t xml:space="preserve"> </w:t>
      </w:r>
      <w:r w:rsidR="00D910AD" w:rsidRPr="00D910AD">
        <w:t>53-07-143/ 30.05.30.05.16 г.</w:t>
      </w:r>
      <w:r w:rsidR="00D910AD" w:rsidRPr="00E310A6">
        <w:rPr>
          <w:b/>
        </w:rPr>
        <w:t xml:space="preserve"> </w:t>
      </w:r>
      <w:r w:rsidR="00646C0E" w:rsidRPr="00284AF6">
        <w:t>г. на Регионална здравна инспекция-</w:t>
      </w:r>
      <w:r w:rsidR="00D910AD">
        <w:t>Бургас</w:t>
      </w:r>
      <w:r w:rsidR="00646C0E" w:rsidRPr="00284AF6">
        <w:t>,</w:t>
      </w:r>
      <w:r w:rsidR="00DE2E0B" w:rsidRPr="00284AF6">
        <w:t xml:space="preserve"> </w:t>
      </w:r>
      <w:r w:rsidR="00CE5532" w:rsidRPr="00284AF6">
        <w:t>писмо изх. № ПУ-10-8/ 31.07.2017 г.</w:t>
      </w:r>
      <w:r w:rsidR="00CE5532" w:rsidRPr="00CE5532">
        <w:rPr>
          <w:b/>
        </w:rPr>
        <w:t xml:space="preserve"> </w:t>
      </w:r>
      <w:r w:rsidR="00CE5532" w:rsidRPr="00CE5532">
        <w:t>на Басейнова дирекция „Източнобеломорски район</w:t>
      </w:r>
      <w:r w:rsidR="00CE5532" w:rsidRPr="00284AF6">
        <w:t>“, писм</w:t>
      </w:r>
      <w:r w:rsidR="006A70CF">
        <w:t>а</w:t>
      </w:r>
      <w:r w:rsidR="00CE5532" w:rsidRPr="00284AF6">
        <w:t xml:space="preserve"> </w:t>
      </w:r>
      <w:r w:rsidR="004E26EA" w:rsidRPr="00284AF6">
        <w:t xml:space="preserve">на </w:t>
      </w:r>
      <w:r w:rsidR="006A70CF">
        <w:t>о</w:t>
      </w:r>
      <w:r w:rsidR="004E26EA" w:rsidRPr="00284AF6">
        <w:t xml:space="preserve">бщина </w:t>
      </w:r>
      <w:r w:rsidR="00E706DE" w:rsidRPr="00964A41">
        <w:t>Карнобат изх. № 26-00-672(1)/ 29.06.2017 г</w:t>
      </w:r>
      <w:r w:rsidR="00CE5532" w:rsidRPr="00284AF6">
        <w:t>.</w:t>
      </w:r>
      <w:r w:rsidR="004E26EA" w:rsidRPr="00284AF6">
        <w:t xml:space="preserve">, </w:t>
      </w:r>
      <w:r w:rsidR="004E26EA" w:rsidRPr="00A736B1">
        <w:t>във връзка с чл. 112, ал. 2, т. 12 от ЗУТ</w:t>
      </w:r>
      <w:r w:rsidR="00CE5532" w:rsidRPr="00CE5532">
        <w:rPr>
          <w:b/>
        </w:rPr>
        <w:t xml:space="preserve"> </w:t>
      </w:r>
      <w:r w:rsidR="00F866D6" w:rsidRPr="00284AF6">
        <w:t xml:space="preserve">и </w:t>
      </w:r>
      <w:r w:rsidR="006A70CF">
        <w:t xml:space="preserve"> </w:t>
      </w:r>
      <w:r w:rsidR="00F866D6" w:rsidRPr="00284AF6">
        <w:t>№</w:t>
      </w:r>
      <w:r w:rsidR="00F866D6" w:rsidRPr="00284AF6">
        <w:rPr>
          <w:lang w:val="en-US"/>
        </w:rPr>
        <w:t xml:space="preserve"> </w:t>
      </w:r>
      <w:r w:rsidR="00B47BAF" w:rsidRPr="002D354B">
        <w:t>26</w:t>
      </w:r>
      <w:r w:rsidR="00B47BAF" w:rsidRPr="002D354B">
        <w:rPr>
          <w:lang w:val="en-US"/>
        </w:rPr>
        <w:t>-00-</w:t>
      </w:r>
      <w:r w:rsidR="00B47BAF" w:rsidRPr="002D354B">
        <w:t>5</w:t>
      </w:r>
      <w:r w:rsidR="00B47BAF" w:rsidRPr="002D354B">
        <w:rPr>
          <w:lang w:val="en-US"/>
        </w:rPr>
        <w:t>4</w:t>
      </w:r>
      <w:r w:rsidR="00B47BAF" w:rsidRPr="002D354B">
        <w:t xml:space="preserve">0(2)/ 14.07.2017 г. </w:t>
      </w:r>
      <w:r w:rsidR="004E26EA" w:rsidRPr="00284AF6">
        <w:t xml:space="preserve">по </w:t>
      </w:r>
      <w:r w:rsidR="004E26EA" w:rsidRPr="00A736B1">
        <w:t>чл</w:t>
      </w:r>
      <w:r w:rsidR="004E26EA">
        <w:t>. 63, ал. 4 от ЗУТ</w:t>
      </w:r>
      <w:r w:rsidR="004A11C3" w:rsidRPr="00B47BAF">
        <w:t xml:space="preserve">, </w:t>
      </w:r>
      <w:r w:rsidR="00DE2E0B" w:rsidRPr="00310FE7">
        <w:t>съг</w:t>
      </w:r>
      <w:r w:rsidR="00DE2E0B" w:rsidRPr="00310FE7">
        <w:rPr>
          <w:bCs/>
        </w:rPr>
        <w:t>ласуване с:</w:t>
      </w:r>
      <w:r w:rsidR="00DE2E0B" w:rsidRPr="00310FE7">
        <w:rPr>
          <w:b/>
          <w:bCs/>
        </w:rPr>
        <w:t xml:space="preserve"> </w:t>
      </w:r>
      <w:r w:rsidR="004A11C3">
        <w:rPr>
          <w:bCs/>
        </w:rPr>
        <w:t xml:space="preserve">Министерството на отбраната с </w:t>
      </w:r>
      <w:r w:rsidR="00DE2E0B" w:rsidRPr="00DE2E0B">
        <w:t>писмо рег. № 14-00–196/ 17.07.17 г</w:t>
      </w:r>
      <w:r w:rsidR="00DE2E0B">
        <w:t xml:space="preserve">., </w:t>
      </w:r>
      <w:r w:rsidR="0014758D" w:rsidRPr="009F3732">
        <w:rPr>
          <w:bCs/>
        </w:rPr>
        <w:t>М</w:t>
      </w:r>
      <w:r w:rsidR="003514EB">
        <w:rPr>
          <w:bCs/>
        </w:rPr>
        <w:t>инистерството на вътрешните работи</w:t>
      </w:r>
      <w:r w:rsidR="0014758D" w:rsidRPr="009F3732">
        <w:rPr>
          <w:bCs/>
        </w:rPr>
        <w:t xml:space="preserve"> с писма рег.</w:t>
      </w:r>
      <w:r w:rsidR="0014758D" w:rsidRPr="009F3732">
        <w:t xml:space="preserve"> № 812100-11075/ 29.05.2017 г</w:t>
      </w:r>
      <w:r w:rsidR="0014758D" w:rsidRPr="009F3732">
        <w:rPr>
          <w:color w:val="00B050"/>
        </w:rPr>
        <w:t>.</w:t>
      </w:r>
      <w:r w:rsidR="00DE2E0B">
        <w:rPr>
          <w:b/>
        </w:rPr>
        <w:t xml:space="preserve">, </w:t>
      </w:r>
      <w:r w:rsidR="00DE2E0B" w:rsidRPr="00DE2E0B">
        <w:rPr>
          <w:bCs/>
        </w:rPr>
        <w:t xml:space="preserve">Държавната агенция „Разузнаване“ с писмо </w:t>
      </w:r>
      <w:r w:rsidR="00DE2E0B" w:rsidRPr="00284AF6">
        <w:rPr>
          <w:bCs/>
        </w:rPr>
        <w:t>рег.№ 12-2735/ 26.11.2018</w:t>
      </w:r>
      <w:r w:rsidR="0014758D" w:rsidRPr="00284AF6">
        <w:rPr>
          <w:bCs/>
        </w:rPr>
        <w:t xml:space="preserve"> г.</w:t>
      </w:r>
      <w:r w:rsidR="003514EB">
        <w:rPr>
          <w:b/>
          <w:bCs/>
        </w:rPr>
        <w:t xml:space="preserve">, </w:t>
      </w:r>
      <w:r w:rsidR="00DE2E0B">
        <w:rPr>
          <w:bCs/>
        </w:rPr>
        <w:t>Държавна</w:t>
      </w:r>
      <w:r w:rsidR="006A70CF">
        <w:rPr>
          <w:bCs/>
        </w:rPr>
        <w:t>та</w:t>
      </w:r>
      <w:r w:rsidR="003514EB">
        <w:rPr>
          <w:bCs/>
        </w:rPr>
        <w:t>та</w:t>
      </w:r>
      <w:r w:rsidR="00DE2E0B">
        <w:rPr>
          <w:bCs/>
        </w:rPr>
        <w:t xml:space="preserve"> агенция „Национална сигурност“</w:t>
      </w:r>
      <w:r w:rsidR="0014758D">
        <w:rPr>
          <w:bCs/>
        </w:rPr>
        <w:t xml:space="preserve"> </w:t>
      </w:r>
      <w:r w:rsidR="0014758D" w:rsidRPr="0014758D">
        <w:t>с писмо № Д-707/ 29.03.2018 г.</w:t>
      </w:r>
      <w:r w:rsidR="0014758D">
        <w:t>,</w:t>
      </w:r>
      <w:r w:rsidR="004A11C3">
        <w:t xml:space="preserve"> „Геозащита“ ЕООД </w:t>
      </w:r>
      <w:r w:rsidR="00A9501B">
        <w:t>–</w:t>
      </w:r>
      <w:r w:rsidR="004A11C3">
        <w:t xml:space="preserve"> </w:t>
      </w:r>
      <w:r w:rsidR="00A9501B">
        <w:t xml:space="preserve">Варна с </w:t>
      </w:r>
      <w:r w:rsidR="004A11C3">
        <w:t xml:space="preserve">писмо № </w:t>
      </w:r>
      <w:r w:rsidR="00A9501B" w:rsidRPr="00E25507">
        <w:t>ППР-42/</w:t>
      </w:r>
      <w:r w:rsidR="003514EB">
        <w:t xml:space="preserve"> </w:t>
      </w:r>
      <w:r w:rsidR="00A9501B" w:rsidRPr="00E25507">
        <w:t>22.01.18</w:t>
      </w:r>
      <w:r w:rsidR="00A9501B">
        <w:t xml:space="preserve"> </w:t>
      </w:r>
      <w:r w:rsidR="00A9501B" w:rsidRPr="00E25507">
        <w:t>г.</w:t>
      </w:r>
      <w:r w:rsidR="004A11C3">
        <w:t xml:space="preserve">, </w:t>
      </w:r>
      <w:r w:rsidR="0014758D">
        <w:t xml:space="preserve">съгласуване с експлоатационните предприятия: „Електроенергиен системен оператор“ </w:t>
      </w:r>
      <w:r w:rsidR="0014758D" w:rsidRPr="0014758D">
        <w:t>ЕАД</w:t>
      </w:r>
      <w:r w:rsidR="0014758D">
        <w:t xml:space="preserve">, </w:t>
      </w:r>
      <w:r w:rsidR="0014758D" w:rsidRPr="0014758D">
        <w:rPr>
          <w:rStyle w:val="Strong"/>
          <w:rFonts w:cs="Arial"/>
          <w:b w:val="0"/>
        </w:rPr>
        <w:t>„ЕВН България Електроразпределение” ЕАД</w:t>
      </w:r>
      <w:r w:rsidR="0014758D">
        <w:rPr>
          <w:rStyle w:val="Strong"/>
          <w:rFonts w:cs="Arial"/>
          <w:b w:val="0"/>
        </w:rPr>
        <w:t>,</w:t>
      </w:r>
      <w:r w:rsidR="0014758D" w:rsidRPr="0014758D">
        <w:rPr>
          <w:bCs/>
        </w:rPr>
        <w:t xml:space="preserve"> </w:t>
      </w:r>
      <w:r w:rsidR="0014758D" w:rsidRPr="00F03A05">
        <w:rPr>
          <w:bCs/>
        </w:rPr>
        <w:t xml:space="preserve">„Водоснабдяване и канализация” </w:t>
      </w:r>
      <w:r w:rsidR="0014758D">
        <w:rPr>
          <w:bCs/>
        </w:rPr>
        <w:t>ЕОО</w:t>
      </w:r>
      <w:r w:rsidR="0014758D" w:rsidRPr="00F03A05">
        <w:rPr>
          <w:bCs/>
        </w:rPr>
        <w:t>Д</w:t>
      </w:r>
      <w:r w:rsidR="004327B4">
        <w:rPr>
          <w:bCs/>
        </w:rPr>
        <w:t>-Пловдив,</w:t>
      </w:r>
      <w:r w:rsidR="004327B4" w:rsidRPr="004327B4">
        <w:rPr>
          <w:b/>
        </w:rPr>
        <w:t xml:space="preserve"> </w:t>
      </w:r>
      <w:r w:rsidR="004327B4" w:rsidRPr="004327B4">
        <w:t xml:space="preserve">ВИВАКОМ-„БТК” </w:t>
      </w:r>
      <w:r w:rsidR="004327B4">
        <w:t>Е</w:t>
      </w:r>
      <w:r w:rsidR="004327B4" w:rsidRPr="004327B4">
        <w:t>АД</w:t>
      </w:r>
      <w:r w:rsidR="00E21AE9">
        <w:t xml:space="preserve">, </w:t>
      </w:r>
      <w:r w:rsidR="003F13AD" w:rsidRPr="0052678F">
        <w:t>Решения от Протокол №</w:t>
      </w:r>
      <w:r w:rsidR="003514EB">
        <w:t xml:space="preserve"> </w:t>
      </w:r>
      <w:r w:rsidR="003F13AD" w:rsidRPr="0052678F">
        <w:t>УТАТУ-01-02-</w:t>
      </w:r>
      <w:r w:rsidR="003F13AD">
        <w:t>26</w:t>
      </w:r>
      <w:r w:rsidR="003F13AD" w:rsidRPr="0052678F">
        <w:t>/</w:t>
      </w:r>
      <w:r w:rsidR="003514EB">
        <w:t xml:space="preserve"> </w:t>
      </w:r>
      <w:r w:rsidR="003F13AD" w:rsidRPr="0052678F">
        <w:t>2</w:t>
      </w:r>
      <w:r w:rsidR="003F13AD">
        <w:t>7.11</w:t>
      </w:r>
      <w:r w:rsidR="003F13AD" w:rsidRPr="0052678F">
        <w:t>.2018 г. на Националния експертен съвет по устройство на територията и регионална политика при МРРБ</w:t>
      </w:r>
      <w:r w:rsidR="003F13AD">
        <w:t xml:space="preserve"> и </w:t>
      </w:r>
      <w:r w:rsidR="000B6E70" w:rsidRPr="000B6E70">
        <w:t>Заповед № РД-02-15-</w:t>
      </w:r>
      <w:r w:rsidR="000B6E70">
        <w:t>70</w:t>
      </w:r>
      <w:r w:rsidR="000B6E70" w:rsidRPr="000B6E70">
        <w:t xml:space="preserve">/ </w:t>
      </w:r>
      <w:r w:rsidR="000B6E70">
        <w:t>24.10</w:t>
      </w:r>
      <w:r w:rsidR="000B6E70" w:rsidRPr="000B6E70">
        <w:t>.201</w:t>
      </w:r>
      <w:r w:rsidR="000B6E70">
        <w:t>8</w:t>
      </w:r>
      <w:r w:rsidR="000B6E70" w:rsidRPr="000B6E70">
        <w:t xml:space="preserve"> г. </w:t>
      </w:r>
      <w:r w:rsidR="000B6E70">
        <w:t xml:space="preserve">(т. 2 и 4) </w:t>
      </w:r>
      <w:r w:rsidR="000B6E70" w:rsidRPr="000B6E70">
        <w:t>на министъра на регионалното развитие</w:t>
      </w:r>
      <w:r w:rsidR="000B6E70" w:rsidRPr="000B6E70">
        <w:rPr>
          <w:lang w:val="en-US"/>
        </w:rPr>
        <w:t xml:space="preserve"> </w:t>
      </w:r>
      <w:r w:rsidR="000B6E70" w:rsidRPr="000B6E70">
        <w:t xml:space="preserve">и благоустройството за предоставяне на изпълнението на функции по ЗУТ   </w:t>
      </w:r>
    </w:p>
    <w:p w:rsidR="003514EB" w:rsidRDefault="003514EB" w:rsidP="00087402">
      <w:pPr>
        <w:tabs>
          <w:tab w:val="left" w:pos="9000"/>
        </w:tabs>
        <w:spacing w:before="0" w:after="0"/>
        <w:ind w:left="-284" w:right="-285" w:hanging="720"/>
        <w:jc w:val="center"/>
        <w:rPr>
          <w:b/>
          <w:caps/>
        </w:rPr>
      </w:pPr>
    </w:p>
    <w:p w:rsidR="00087402" w:rsidRDefault="00087402" w:rsidP="00087402">
      <w:pPr>
        <w:tabs>
          <w:tab w:val="left" w:pos="9000"/>
        </w:tabs>
        <w:spacing w:before="0" w:after="0"/>
        <w:ind w:left="-284" w:right="-285" w:hanging="720"/>
        <w:jc w:val="center"/>
        <w:rPr>
          <w:b/>
          <w:caps/>
        </w:rPr>
      </w:pPr>
      <w:r w:rsidRPr="00087402">
        <w:rPr>
          <w:b/>
          <w:caps/>
        </w:rPr>
        <w:t>О д о б р я в а м</w:t>
      </w:r>
      <w:r>
        <w:rPr>
          <w:b/>
          <w:caps/>
          <w:lang w:val="en-US"/>
        </w:rPr>
        <w:t xml:space="preserve"> </w:t>
      </w:r>
      <w:r>
        <w:rPr>
          <w:b/>
          <w:caps/>
        </w:rPr>
        <w:t>:</w:t>
      </w:r>
    </w:p>
    <w:p w:rsidR="00087402" w:rsidRPr="003514EB" w:rsidRDefault="00087402" w:rsidP="00087402">
      <w:pPr>
        <w:tabs>
          <w:tab w:val="left" w:pos="9000"/>
        </w:tabs>
        <w:spacing w:before="0" w:after="0"/>
        <w:ind w:left="-284" w:right="-285" w:hanging="720"/>
        <w:jc w:val="center"/>
        <w:rPr>
          <w:b/>
          <w:caps/>
          <w:sz w:val="20"/>
          <w:szCs w:val="20"/>
        </w:rPr>
      </w:pPr>
      <w:bookmarkStart w:id="0" w:name="_GoBack"/>
      <w:bookmarkEnd w:id="0"/>
    </w:p>
    <w:p w:rsidR="00284AF6" w:rsidRDefault="00087402" w:rsidP="0056552E">
      <w:pPr>
        <w:tabs>
          <w:tab w:val="left" w:pos="426"/>
        </w:tabs>
        <w:spacing w:before="0" w:after="0"/>
        <w:ind w:right="-1" w:firstLine="0"/>
        <w:jc w:val="both"/>
        <w:rPr>
          <w:b/>
        </w:rPr>
      </w:pPr>
      <w:r w:rsidRPr="00F64BD5">
        <w:rPr>
          <w:b/>
          <w:spacing w:val="4"/>
        </w:rPr>
        <w:t>проект</w:t>
      </w:r>
      <w:r w:rsidR="00600AC7" w:rsidRPr="00F64BD5">
        <w:rPr>
          <w:b/>
          <w:spacing w:val="4"/>
        </w:rPr>
        <w:t>ите</w:t>
      </w:r>
      <w:r w:rsidRPr="00F64BD5">
        <w:rPr>
          <w:b/>
          <w:spacing w:val="4"/>
        </w:rPr>
        <w:t xml:space="preserve"> за </w:t>
      </w:r>
      <w:r w:rsidRPr="00F64BD5">
        <w:rPr>
          <w:rFonts w:eastAsiaTheme="minorHAnsi"/>
          <w:b/>
          <w:lang w:val="ru-RU" w:eastAsia="en-US"/>
        </w:rPr>
        <w:t>подробн</w:t>
      </w:r>
      <w:r w:rsidR="00600AC7" w:rsidRPr="00F64BD5">
        <w:rPr>
          <w:rFonts w:eastAsiaTheme="minorHAnsi"/>
          <w:b/>
          <w:lang w:val="ru-RU"/>
        </w:rPr>
        <w:t>и</w:t>
      </w:r>
      <w:r w:rsidRPr="00F64BD5">
        <w:rPr>
          <w:rFonts w:eastAsiaTheme="minorHAnsi"/>
          <w:b/>
          <w:lang w:val="ru-RU" w:eastAsia="en-US"/>
        </w:rPr>
        <w:t xml:space="preserve"> устройствен</w:t>
      </w:r>
      <w:r w:rsidR="00600AC7" w:rsidRPr="00F64BD5">
        <w:rPr>
          <w:rFonts w:eastAsiaTheme="minorHAnsi"/>
          <w:b/>
          <w:lang w:val="ru-RU"/>
        </w:rPr>
        <w:t>и</w:t>
      </w:r>
      <w:r w:rsidRPr="00F64BD5">
        <w:rPr>
          <w:rFonts w:eastAsiaTheme="minorHAnsi"/>
          <w:b/>
          <w:lang w:val="ru-RU" w:eastAsia="en-US"/>
        </w:rPr>
        <w:t xml:space="preserve"> план</w:t>
      </w:r>
      <w:r w:rsidR="00600AC7" w:rsidRPr="00F64BD5">
        <w:rPr>
          <w:rFonts w:eastAsiaTheme="minorHAnsi"/>
          <w:b/>
          <w:lang w:val="ru-RU"/>
        </w:rPr>
        <w:t>ове</w:t>
      </w:r>
      <w:r w:rsidRPr="00F64BD5">
        <w:rPr>
          <w:rFonts w:eastAsiaTheme="minorHAnsi"/>
          <w:b/>
          <w:lang w:val="ru-RU" w:eastAsia="en-US"/>
        </w:rPr>
        <w:t xml:space="preserve"> – парцеларен план</w:t>
      </w:r>
      <w:r w:rsidRPr="00F64BD5">
        <w:rPr>
          <w:rFonts w:eastAsiaTheme="minorHAnsi"/>
          <w:lang w:val="ru-RU" w:eastAsia="en-US"/>
        </w:rPr>
        <w:t xml:space="preserve"> (</w:t>
      </w:r>
      <w:r w:rsidRPr="00F64BD5">
        <w:rPr>
          <w:rFonts w:eastAsia="Calibri"/>
          <w:b/>
          <w:lang w:eastAsia="en-US"/>
        </w:rPr>
        <w:t xml:space="preserve">ПУП-ПП) </w:t>
      </w:r>
      <w:r w:rsidR="00F64BD5" w:rsidRPr="00F64BD5">
        <w:rPr>
          <w:b/>
        </w:rPr>
        <w:t xml:space="preserve">за </w:t>
      </w:r>
      <w:r w:rsidR="007F44EA" w:rsidRPr="007E2F91">
        <w:rPr>
          <w:rFonts w:eastAsia="Calibri"/>
          <w:b/>
          <w:lang w:eastAsia="en-US"/>
        </w:rPr>
        <w:t>земл</w:t>
      </w:r>
      <w:r w:rsidR="007F44EA">
        <w:rPr>
          <w:rFonts w:eastAsia="Calibri"/>
          <w:b/>
          <w:lang w:eastAsia="en-US"/>
        </w:rPr>
        <w:t>ищ</w:t>
      </w:r>
      <w:r w:rsidR="00BE07B8">
        <w:rPr>
          <w:rFonts w:eastAsia="Calibri"/>
          <w:b/>
          <w:lang w:eastAsia="en-US"/>
        </w:rPr>
        <w:t>ето на</w:t>
      </w:r>
      <w:r w:rsidR="007F44EA" w:rsidRPr="007E2F91">
        <w:rPr>
          <w:rFonts w:eastAsia="Calibri"/>
          <w:b/>
          <w:lang w:eastAsia="en-US"/>
        </w:rPr>
        <w:t xml:space="preserve"> с. Церковски</w:t>
      </w:r>
      <w:r w:rsidR="007F44EA">
        <w:rPr>
          <w:rFonts w:eastAsia="Calibri"/>
          <w:b/>
          <w:lang w:eastAsia="en-US"/>
        </w:rPr>
        <w:t>,</w:t>
      </w:r>
      <w:r w:rsidR="007F44EA">
        <w:rPr>
          <w:rFonts w:eastAsia="Calibri"/>
          <w:lang w:eastAsia="en-US"/>
        </w:rPr>
        <w:t xml:space="preserve"> </w:t>
      </w:r>
      <w:r w:rsidR="0056552E">
        <w:rPr>
          <w:b/>
        </w:rPr>
        <w:t>община</w:t>
      </w:r>
      <w:r w:rsidR="007F44EA">
        <w:rPr>
          <w:b/>
        </w:rPr>
        <w:t xml:space="preserve"> Карнобат</w:t>
      </w:r>
      <w:r w:rsidR="0056552E">
        <w:rPr>
          <w:b/>
        </w:rPr>
        <w:t xml:space="preserve">, област </w:t>
      </w:r>
      <w:r w:rsidR="007F44EA">
        <w:rPr>
          <w:b/>
        </w:rPr>
        <w:t>Бургас</w:t>
      </w:r>
      <w:r w:rsidR="00BE07B8">
        <w:rPr>
          <w:b/>
        </w:rPr>
        <w:t>,</w:t>
      </w:r>
      <w:r w:rsidR="007F44EA">
        <w:rPr>
          <w:b/>
        </w:rPr>
        <w:t xml:space="preserve"> частично изменение на план за регулация и застрояване на с</w:t>
      </w:r>
      <w:r w:rsidR="007F44EA" w:rsidRPr="007E2F91">
        <w:rPr>
          <w:rFonts w:eastAsia="Calibri"/>
          <w:b/>
          <w:lang w:eastAsia="en-US"/>
        </w:rPr>
        <w:t>. Церковски</w:t>
      </w:r>
      <w:r w:rsidR="007F44EA">
        <w:rPr>
          <w:rFonts w:eastAsia="Calibri"/>
          <w:b/>
          <w:lang w:eastAsia="en-US"/>
        </w:rPr>
        <w:t>, о</w:t>
      </w:r>
      <w:r w:rsidR="007F44EA">
        <w:rPr>
          <w:b/>
        </w:rPr>
        <w:t>бщина Карнобат, област Бургас</w:t>
      </w:r>
      <w:r w:rsidR="00284AF6" w:rsidRPr="00284AF6">
        <w:rPr>
          <w:rFonts w:eastAsia="Calibri"/>
          <w:b/>
          <w:lang w:eastAsia="en-US"/>
        </w:rPr>
        <w:t xml:space="preserve"> </w:t>
      </w:r>
      <w:r w:rsidR="00284AF6">
        <w:rPr>
          <w:rFonts w:eastAsia="Calibri"/>
          <w:b/>
          <w:lang w:eastAsia="en-US"/>
        </w:rPr>
        <w:t xml:space="preserve">на </w:t>
      </w:r>
      <w:r w:rsidR="00284AF6" w:rsidRPr="007C54CD">
        <w:rPr>
          <w:b/>
        </w:rPr>
        <w:t>кв.</w:t>
      </w:r>
      <w:r w:rsidR="00284AF6" w:rsidRPr="00284AF6">
        <w:rPr>
          <w:rFonts w:eastAsia="Calibri"/>
          <w:b/>
          <w:lang w:eastAsia="en-US"/>
        </w:rPr>
        <w:t xml:space="preserve"> </w:t>
      </w:r>
      <w:r w:rsidR="00284AF6">
        <w:rPr>
          <w:rFonts w:eastAsia="Calibri"/>
          <w:b/>
          <w:lang w:eastAsia="en-US"/>
        </w:rPr>
        <w:t>2, кв.</w:t>
      </w:r>
      <w:r w:rsidR="00E53484">
        <w:rPr>
          <w:rFonts w:eastAsia="Calibri"/>
          <w:b/>
          <w:lang w:eastAsia="en-US"/>
        </w:rPr>
        <w:t xml:space="preserve"> </w:t>
      </w:r>
      <w:r w:rsidR="00284AF6">
        <w:rPr>
          <w:rFonts w:eastAsia="Calibri"/>
          <w:b/>
          <w:lang w:eastAsia="en-US"/>
        </w:rPr>
        <w:t>3 и</w:t>
      </w:r>
      <w:r w:rsidR="00284AF6" w:rsidRPr="007E2F91">
        <w:rPr>
          <w:rFonts w:eastAsia="Calibri"/>
          <w:b/>
          <w:lang w:eastAsia="en-US"/>
        </w:rPr>
        <w:t xml:space="preserve"> кв.</w:t>
      </w:r>
      <w:r w:rsidR="00E53484">
        <w:rPr>
          <w:rFonts w:eastAsia="Calibri"/>
          <w:b/>
          <w:lang w:eastAsia="en-US"/>
        </w:rPr>
        <w:t xml:space="preserve"> </w:t>
      </w:r>
      <w:r w:rsidR="00284AF6" w:rsidRPr="007E2F91">
        <w:rPr>
          <w:rFonts w:eastAsia="Calibri"/>
          <w:b/>
          <w:lang w:eastAsia="en-US"/>
        </w:rPr>
        <w:t>11</w:t>
      </w:r>
      <w:r w:rsidR="00284AF6">
        <w:rPr>
          <w:rFonts w:eastAsia="Calibri"/>
          <w:b/>
          <w:lang w:eastAsia="en-US"/>
        </w:rPr>
        <w:t xml:space="preserve"> и </w:t>
      </w:r>
      <w:r w:rsidR="00284AF6">
        <w:rPr>
          <w:b/>
        </w:rPr>
        <w:t>частично изменение на плана за улична регулация и заличаване на улица от о.т. 2 – о.т. 4</w:t>
      </w:r>
    </w:p>
    <w:p w:rsidR="00087402" w:rsidRPr="00087402" w:rsidRDefault="00087402" w:rsidP="0056552E">
      <w:pPr>
        <w:tabs>
          <w:tab w:val="left" w:pos="426"/>
        </w:tabs>
        <w:spacing w:before="0" w:after="0"/>
        <w:ind w:right="-1" w:firstLine="0"/>
        <w:jc w:val="both"/>
        <w:rPr>
          <w:bCs/>
          <w:lang w:eastAsia="en-US"/>
        </w:rPr>
      </w:pPr>
      <w:r w:rsidRPr="00F64BD5">
        <w:rPr>
          <w:rFonts w:eastAsia="Calibri"/>
          <w:b/>
          <w:lang w:eastAsia="en-US"/>
        </w:rPr>
        <w:t>за Подобект</w:t>
      </w:r>
      <w:r w:rsidR="00600AC7" w:rsidRPr="00F64BD5">
        <w:rPr>
          <w:rFonts w:eastAsia="Calibri"/>
          <w:b/>
          <w:lang w:eastAsia="en-US"/>
        </w:rPr>
        <w:t xml:space="preserve"> 2</w:t>
      </w:r>
      <w:r w:rsidR="00BE07B8">
        <w:rPr>
          <w:rFonts w:eastAsia="Calibri"/>
          <w:b/>
          <w:lang w:eastAsia="en-US"/>
        </w:rPr>
        <w:t>6</w:t>
      </w:r>
      <w:r w:rsidR="00600AC7" w:rsidRPr="00F64BD5">
        <w:rPr>
          <w:b/>
        </w:rPr>
        <w:t xml:space="preserve"> „Пътен прелез на км </w:t>
      </w:r>
      <w:r w:rsidR="007F44EA" w:rsidRPr="007F44EA">
        <w:rPr>
          <w:rFonts w:eastAsia="Calibri"/>
          <w:b/>
          <w:lang w:eastAsia="en-US"/>
        </w:rPr>
        <w:t>2</w:t>
      </w:r>
      <w:r w:rsidR="004D3EE6">
        <w:rPr>
          <w:rFonts w:eastAsia="Calibri"/>
          <w:b/>
          <w:lang w:eastAsia="en-US"/>
        </w:rPr>
        <w:t>20+220</w:t>
      </w:r>
      <w:r w:rsidR="00600AC7" w:rsidRPr="007F44EA">
        <w:rPr>
          <w:b/>
        </w:rPr>
        <w:t>“</w:t>
      </w:r>
      <w:r w:rsidR="00600AC7" w:rsidRPr="00F64BD5">
        <w:rPr>
          <w:b/>
        </w:rPr>
        <w:t xml:space="preserve"> </w:t>
      </w:r>
      <w:r w:rsidR="00600AC7" w:rsidRPr="00F64BD5">
        <w:rPr>
          <w:rFonts w:eastAsia="Calibri"/>
          <w:b/>
          <w:lang w:eastAsia="en-US"/>
        </w:rPr>
        <w:t>за изграждане на пътен надлез</w:t>
      </w:r>
      <w:r w:rsidR="00600AC7" w:rsidRPr="00F64BD5">
        <w:rPr>
          <w:b/>
        </w:rPr>
        <w:t xml:space="preserve"> </w:t>
      </w:r>
      <w:r w:rsidR="0056552E">
        <w:rPr>
          <w:b/>
        </w:rPr>
        <w:t xml:space="preserve">на км </w:t>
      </w:r>
      <w:r w:rsidR="007F44EA">
        <w:rPr>
          <w:rFonts w:eastAsia="Calibri"/>
          <w:b/>
          <w:lang w:val="en-US" w:eastAsia="en-US"/>
        </w:rPr>
        <w:t>2</w:t>
      </w:r>
      <w:r w:rsidR="004D3EE6">
        <w:rPr>
          <w:rFonts w:eastAsia="Calibri"/>
          <w:b/>
          <w:lang w:eastAsia="en-US"/>
        </w:rPr>
        <w:t>22</w:t>
      </w:r>
      <w:r w:rsidR="007F44EA">
        <w:rPr>
          <w:rFonts w:eastAsia="Calibri"/>
          <w:b/>
          <w:lang w:eastAsia="en-US"/>
        </w:rPr>
        <w:t>+</w:t>
      </w:r>
      <w:r w:rsidR="004D3EE6">
        <w:rPr>
          <w:rFonts w:eastAsia="Calibri"/>
          <w:b/>
          <w:lang w:eastAsia="en-US"/>
        </w:rPr>
        <w:t>187</w:t>
      </w:r>
      <w:r w:rsidR="00F64BD5" w:rsidRPr="0056552E">
        <w:rPr>
          <w:b/>
          <w:color w:val="FF0000"/>
        </w:rPr>
        <w:t xml:space="preserve"> </w:t>
      </w:r>
      <w:r w:rsidR="00600AC7" w:rsidRPr="00600AC7">
        <w:rPr>
          <w:b/>
        </w:rPr>
        <w:t xml:space="preserve">от </w:t>
      </w:r>
      <w:r w:rsidR="00600AC7" w:rsidRPr="00600AC7">
        <w:rPr>
          <w:rFonts w:eastAsia="Calibri"/>
          <w:b/>
          <w:lang w:eastAsia="en-US"/>
        </w:rPr>
        <w:t>Позиция 2:</w:t>
      </w:r>
      <w:r w:rsidR="00600AC7" w:rsidRPr="00600AC7">
        <w:rPr>
          <w:b/>
        </w:rPr>
        <w:t xml:space="preserve"> „Премахване на прелезите и изграждане на надлези/ подлези за ж.п. участък Пловдив – Бургас“, </w:t>
      </w:r>
      <w:r w:rsidR="00600AC7" w:rsidRPr="00600AC7">
        <w:rPr>
          <w:rFonts w:eastAsia="Calibri"/>
          <w:b/>
          <w:lang w:eastAsia="en-US"/>
        </w:rPr>
        <w:t xml:space="preserve">от </w:t>
      </w:r>
      <w:r w:rsidR="00600AC7" w:rsidRPr="00600AC7">
        <w:rPr>
          <w:b/>
          <w:spacing w:val="4"/>
        </w:rPr>
        <w:t xml:space="preserve">проект „Рехабилитация на железопътния участък </w:t>
      </w:r>
      <w:r w:rsidR="00600AC7" w:rsidRPr="006D056C">
        <w:rPr>
          <w:b/>
          <w:color w:val="000000"/>
          <w:spacing w:val="4"/>
        </w:rPr>
        <w:t>Пловдив – Бургас, Фаза 2“</w:t>
      </w:r>
      <w:r w:rsidR="00F64BD5">
        <w:rPr>
          <w:b/>
          <w:color w:val="000000"/>
          <w:spacing w:val="4"/>
        </w:rPr>
        <w:t xml:space="preserve">, </w:t>
      </w:r>
      <w:r w:rsidRPr="00087402">
        <w:t>съгласно приетите и одобрени текстови и графични части, представляващи неразделна част от настоящата заповед.</w:t>
      </w:r>
    </w:p>
    <w:p w:rsidR="00847255" w:rsidRDefault="00847255" w:rsidP="003F13AD">
      <w:pPr>
        <w:ind w:firstLine="0"/>
        <w:jc w:val="both"/>
        <w:sectPr w:rsidR="00847255" w:rsidSect="003514EB">
          <w:headerReference w:type="default" r:id="rId9"/>
          <w:footerReference w:type="default" r:id="rId10"/>
          <w:headerReference w:type="first" r:id="rId11"/>
          <w:pgSz w:w="11906" w:h="16838" w:code="9"/>
          <w:pgMar w:top="1444" w:right="1134" w:bottom="567" w:left="1701" w:header="709" w:footer="567" w:gutter="0"/>
          <w:pgNumType w:start="1"/>
          <w:cols w:space="708"/>
          <w:titlePg/>
          <w:docGrid w:linePitch="360"/>
        </w:sectPr>
      </w:pPr>
    </w:p>
    <w:p w:rsidR="000670CC" w:rsidRPr="00087402" w:rsidRDefault="000670CC" w:rsidP="000670CC">
      <w:pPr>
        <w:tabs>
          <w:tab w:val="left" w:pos="0"/>
        </w:tabs>
        <w:spacing w:before="0" w:after="0"/>
        <w:jc w:val="both"/>
      </w:pPr>
      <w:r w:rsidRPr="00087402">
        <w:lastRenderedPageBreak/>
        <w:t>Заповедта да се изпрати за обнародване в „Държавен вестник”.</w:t>
      </w:r>
    </w:p>
    <w:p w:rsidR="000670CC" w:rsidRDefault="000670CC" w:rsidP="000670CC">
      <w:pPr>
        <w:spacing w:before="0" w:after="0"/>
        <w:jc w:val="both"/>
      </w:pPr>
      <w:r w:rsidRPr="00087402">
        <w:t>На основание чл. 215, ал. 1 и ал. 4 от ЗУТ, във връзка с чл.</w:t>
      </w:r>
      <w:r>
        <w:t xml:space="preserve"> </w:t>
      </w:r>
      <w:r w:rsidRPr="00087402">
        <w:t>132, ал. 1 и 2</w:t>
      </w:r>
      <w:r w:rsidRPr="00087402">
        <w:rPr>
          <w:lang w:val="en-US"/>
        </w:rPr>
        <w:t xml:space="preserve"> </w:t>
      </w:r>
      <w:r w:rsidRPr="00087402">
        <w:t xml:space="preserve">от </w:t>
      </w:r>
      <w:r>
        <w:t>Административнопроцесуалния кодекс (</w:t>
      </w:r>
      <w:r w:rsidRPr="00087402">
        <w:t>АПК</w:t>
      </w:r>
      <w:r>
        <w:t>)</w:t>
      </w:r>
      <w:r w:rsidRPr="00087402">
        <w:t xml:space="preserve">, настоящата заповед подлежи на обжалване от заинтересуваните лица пред Административен съд </w:t>
      </w:r>
      <w:r>
        <w:t xml:space="preserve">Бургас </w:t>
      </w:r>
      <w:r w:rsidRPr="00087402">
        <w:t>в 14-дневен срок от обнародването й чрез Министерството на регионалното развитие и благоустройството.</w:t>
      </w:r>
    </w:p>
    <w:p w:rsidR="00691EF6" w:rsidRDefault="00691EF6" w:rsidP="00691EF6"/>
    <w:p w:rsidR="000670CC" w:rsidRDefault="000670CC" w:rsidP="00691EF6">
      <w:pPr>
        <w:rPr>
          <w:b/>
        </w:rPr>
      </w:pPr>
    </w:p>
    <w:p w:rsidR="00691EF6" w:rsidRDefault="00393E82" w:rsidP="00691EF6">
      <w:pPr>
        <w:spacing w:line="480" w:lineRule="auto"/>
        <w:ind w:left="4820" w:firstLine="0"/>
        <w:rPr>
          <w:b/>
          <w:lang w:val="en-US"/>
        </w:rPr>
      </w:pPr>
      <w:r>
        <w:rPr>
          <w:b/>
        </w:rPr>
        <w:t>НИКОЛАЙ НАНКОВ</w:t>
      </w:r>
    </w:p>
    <w:p w:rsidR="00691EF6" w:rsidRDefault="00393E82" w:rsidP="00691EF6">
      <w:pPr>
        <w:spacing w:line="480" w:lineRule="auto"/>
        <w:ind w:left="4820" w:firstLine="0"/>
        <w:rPr>
          <w:b/>
        </w:rPr>
      </w:pPr>
      <w:r>
        <w:rPr>
          <w:b/>
        </w:rPr>
        <w:t>ЗАМЕСТНИК-</w:t>
      </w:r>
      <w:r w:rsidR="00691EF6" w:rsidRPr="008373A4">
        <w:rPr>
          <w:b/>
        </w:rPr>
        <w:t>МИНИСТЪР</w:t>
      </w:r>
    </w:p>
    <w:p w:rsidR="00A92307" w:rsidRDefault="00A92307" w:rsidP="00691EF6">
      <w:pPr>
        <w:spacing w:line="480" w:lineRule="auto"/>
        <w:ind w:firstLine="0"/>
        <w:rPr>
          <w:b/>
          <w:i/>
          <w:lang w:val="en-US"/>
        </w:rPr>
      </w:pPr>
    </w:p>
    <w:p w:rsidR="00A92307" w:rsidRDefault="00A92307" w:rsidP="00691EF6">
      <w:pPr>
        <w:spacing w:line="480" w:lineRule="auto"/>
        <w:ind w:firstLine="0"/>
        <w:rPr>
          <w:b/>
          <w:i/>
          <w:lang w:val="en-US"/>
        </w:rPr>
      </w:pPr>
    </w:p>
    <w:p w:rsidR="00691EF6" w:rsidRPr="007A4695" w:rsidRDefault="00691EF6" w:rsidP="00691EF6">
      <w:pPr>
        <w:spacing w:line="480" w:lineRule="auto"/>
        <w:ind w:firstLine="0"/>
        <w:rPr>
          <w:b/>
          <w:i/>
        </w:rPr>
      </w:pPr>
      <w:r w:rsidRPr="007A4695">
        <w:rPr>
          <w:b/>
          <w:i/>
        </w:rPr>
        <w:t>Формат на електронен подпис: .p7s</w:t>
      </w:r>
    </w:p>
    <w:p w:rsidR="00497E32" w:rsidRDefault="00497E32" w:rsidP="00CC5AC8">
      <w:pPr>
        <w:spacing w:line="480" w:lineRule="auto"/>
        <w:ind w:left="6480" w:firstLine="0"/>
        <w:rPr>
          <w:b/>
          <w:lang w:val="en-US"/>
        </w:rPr>
      </w:pPr>
    </w:p>
    <w:sectPr w:rsidR="00497E32" w:rsidSect="00776B70">
      <w:footerReference w:type="default" r:id="rId12"/>
      <w:footerReference w:type="first" r:id="rId13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808" w:rsidRDefault="00695808">
      <w:r>
        <w:separator/>
      </w:r>
    </w:p>
  </w:endnote>
  <w:endnote w:type="continuationSeparator" w:id="0">
    <w:p w:rsidR="00695808" w:rsidRDefault="00695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7177796"/>
      <w:docPartObj>
        <w:docPartGallery w:val="Page Numbers (Bottom of Page)"/>
        <w:docPartUnique/>
      </w:docPartObj>
    </w:sdtPr>
    <w:sdtEndPr/>
    <w:sdtContent>
      <w:sdt>
        <w:sdtPr>
          <w:id w:val="1626653302"/>
          <w:docPartObj>
            <w:docPartGallery w:val="Page Numbers (Top of Page)"/>
            <w:docPartUnique/>
          </w:docPartObj>
        </w:sdtPr>
        <w:sdtEndPr/>
        <w:sdtContent>
          <w:p w:rsidR="00120D09" w:rsidRDefault="00497E32">
            <w:pPr>
              <w:pStyle w:val="Footer"/>
              <w:jc w:val="right"/>
            </w:pPr>
            <w:r>
              <w:t>стр.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PAGE </w:instrText>
            </w:r>
            <w:r w:rsidR="00120D09">
              <w:rPr>
                <w:b/>
                <w:bCs/>
              </w:rPr>
              <w:fldChar w:fldCharType="separate"/>
            </w:r>
            <w:r w:rsidR="003514EB">
              <w:rPr>
                <w:b/>
                <w:bCs/>
                <w:noProof/>
              </w:rPr>
              <w:t>2</w:t>
            </w:r>
            <w:r w:rsidR="00120D09">
              <w:rPr>
                <w:b/>
                <w:bCs/>
              </w:rPr>
              <w:fldChar w:fldCharType="end"/>
            </w:r>
            <w:r w:rsidR="00120D09">
              <w:t xml:space="preserve"> </w:t>
            </w:r>
            <w:r>
              <w:t>от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NUMPAGES  </w:instrText>
            </w:r>
            <w:r w:rsidR="00120D09">
              <w:rPr>
                <w:b/>
                <w:bCs/>
              </w:rPr>
              <w:fldChar w:fldCharType="separate"/>
            </w:r>
            <w:r w:rsidR="003514EB">
              <w:rPr>
                <w:b/>
                <w:bCs/>
                <w:noProof/>
              </w:rPr>
              <w:t>3</w:t>
            </w:r>
            <w:r w:rsidR="00120D09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3803398"/>
      <w:docPartObj>
        <w:docPartGallery w:val="Page Numbers (Bottom of Page)"/>
        <w:docPartUnique/>
      </w:docPartObj>
    </w:sdtPr>
    <w:sdtEndPr/>
    <w:sdtContent>
      <w:sdt>
        <w:sdtPr>
          <w:id w:val="-1376839315"/>
          <w:docPartObj>
            <w:docPartGallery w:val="Page Numbers (Top of Page)"/>
            <w:docPartUnique/>
          </w:docPartObj>
        </w:sdtPr>
        <w:sdtEndPr/>
        <w:sdtContent>
          <w:p w:rsidR="00776B70" w:rsidRPr="00A503EB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гр. София, ул. </w:t>
            </w:r>
            <w:r>
              <w:rPr>
                <w:sz w:val="20"/>
                <w:szCs w:val="20"/>
                <w:lang w:val="en-US"/>
              </w:rPr>
              <w:t>„</w:t>
            </w:r>
            <w:r>
              <w:rPr>
                <w:sz w:val="20"/>
                <w:szCs w:val="20"/>
              </w:rPr>
              <w:t>Св.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Св. Кирил и Методий</w:t>
            </w:r>
            <w:proofErr w:type="gramStart"/>
            <w:r>
              <w:rPr>
                <w:sz w:val="20"/>
                <w:szCs w:val="20"/>
                <w:lang w:val="en-US"/>
              </w:rPr>
              <w:t>“</w:t>
            </w:r>
            <w:r>
              <w:rPr>
                <w:sz w:val="20"/>
                <w:szCs w:val="20"/>
              </w:rPr>
              <w:t xml:space="preserve"> №</w:t>
            </w:r>
            <w:proofErr w:type="gramEnd"/>
            <w:r>
              <w:rPr>
                <w:sz w:val="20"/>
                <w:szCs w:val="20"/>
              </w:rPr>
              <w:t>1</w:t>
            </w:r>
            <w:r w:rsidRPr="00A503EB">
              <w:rPr>
                <w:sz w:val="20"/>
                <w:szCs w:val="20"/>
                <w:lang w:val="ru-RU"/>
              </w:rPr>
              <w:t>7</w:t>
            </w:r>
            <w:r>
              <w:rPr>
                <w:sz w:val="20"/>
                <w:szCs w:val="20"/>
              </w:rPr>
              <w:t>-1</w:t>
            </w:r>
            <w:r w:rsidRPr="00A503EB">
              <w:rPr>
                <w:sz w:val="20"/>
                <w:szCs w:val="20"/>
                <w:lang w:val="ru-RU"/>
              </w:rPr>
              <w:t>9</w:t>
            </w:r>
          </w:p>
          <w:p w:rsidR="00776B70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</w:t>
            </w:r>
            <w:r w:rsidR="003514EB">
              <w:rPr>
                <w:sz w:val="20"/>
                <w:szCs w:val="20"/>
              </w:rPr>
              <w:t xml:space="preserve"> 02/</w:t>
            </w:r>
            <w:r>
              <w:rPr>
                <w:sz w:val="20"/>
                <w:szCs w:val="20"/>
                <w:lang w:val="ru-RU"/>
              </w:rPr>
              <w:t>94</w:t>
            </w:r>
            <w:r w:rsidRPr="00A503EB">
              <w:rPr>
                <w:sz w:val="20"/>
                <w:szCs w:val="20"/>
                <w:lang w:val="ru-RU"/>
              </w:rPr>
              <w:t>05</w:t>
            </w:r>
            <w:r w:rsidRPr="00DF1289">
              <w:rPr>
                <w:sz w:val="20"/>
                <w:szCs w:val="20"/>
                <w:lang w:val="ru-RU"/>
              </w:rPr>
              <w:t xml:space="preserve"> </w:t>
            </w:r>
            <w:r w:rsidRPr="00A503EB">
              <w:rPr>
                <w:sz w:val="20"/>
                <w:szCs w:val="20"/>
                <w:lang w:val="ru-RU"/>
              </w:rPr>
              <w:t>9</w:t>
            </w:r>
            <w:r w:rsidRPr="00DF1289">
              <w:rPr>
                <w:sz w:val="20"/>
                <w:szCs w:val="20"/>
                <w:lang w:val="ru-RU"/>
              </w:rPr>
              <w:t>00</w:t>
            </w:r>
            <w:r>
              <w:rPr>
                <w:sz w:val="20"/>
                <w:szCs w:val="20"/>
              </w:rPr>
              <w:t>, факс</w:t>
            </w:r>
            <w:r w:rsidRPr="00A503EB">
              <w:rPr>
                <w:sz w:val="20"/>
                <w:szCs w:val="20"/>
                <w:lang w:val="ru-RU"/>
              </w:rPr>
              <w:t xml:space="preserve"> </w:t>
            </w:r>
            <w:r w:rsidR="003514EB">
              <w:rPr>
                <w:sz w:val="20"/>
                <w:szCs w:val="20"/>
                <w:lang w:val="ru-RU"/>
              </w:rPr>
              <w:t>02/</w:t>
            </w:r>
            <w:r w:rsidRPr="00A503EB">
              <w:rPr>
                <w:sz w:val="20"/>
                <w:szCs w:val="20"/>
                <w:lang w:val="ru-RU"/>
              </w:rPr>
              <w:t>987 25 17</w:t>
            </w:r>
            <w:r w:rsidRPr="004D67CA">
              <w:rPr>
                <w:rStyle w:val="Hyperlink"/>
                <w:sz w:val="20"/>
                <w:szCs w:val="20"/>
                <w:lang w:val="en-US"/>
              </w:rPr>
              <w:t xml:space="preserve"> </w:t>
            </w:r>
            <w:r w:rsidRPr="004D67CA">
              <w:t>e-mail: e-mrrb@mrrb.government.bg</w:t>
            </w:r>
          </w:p>
          <w:p w:rsidR="00776B70" w:rsidRPr="004D67CA" w:rsidRDefault="00695808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hyperlink r:id="rId1" w:history="1">
              <w:r w:rsidR="00776B70" w:rsidRPr="004D67CA">
                <w:t>www.mrrb.government.bg</w:t>
              </w:r>
            </w:hyperlink>
          </w:p>
          <w:p w:rsidR="00776B70" w:rsidRDefault="00695808">
            <w:pPr>
              <w:pStyle w:val="Footer"/>
              <w:jc w:val="right"/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>Св. Кирил и Методий</w:t>
    </w:r>
    <w:proofErr w:type="gramStart"/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r w:rsidRPr="004D67CA">
      <w:t>e-mail: e-mrrb@mrrb.government.bg</w:t>
    </w:r>
  </w:p>
  <w:p w:rsidR="00847255" w:rsidRPr="004D67CA" w:rsidRDefault="00695808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808" w:rsidRDefault="00695808">
      <w:r>
        <w:separator/>
      </w:r>
    </w:p>
  </w:footnote>
  <w:footnote w:type="continuationSeparator" w:id="0">
    <w:p w:rsidR="00695808" w:rsidRDefault="006958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211"/>
    </w:tblGrid>
    <w:tr w:rsidR="00776B70" w:rsidTr="00776B70">
      <w:tc>
        <w:tcPr>
          <w:tcW w:w="9211" w:type="dxa"/>
        </w:tcPr>
        <w:p w:rsidR="00776B70" w:rsidRDefault="003F13AD" w:rsidP="00776B70">
          <w:pPr>
            <w:pStyle w:val="Header"/>
            <w:ind w:firstLine="0"/>
            <w:jc w:val="center"/>
          </w:pPr>
          <w:r>
            <w:t>ЗАПОВЕД</w:t>
          </w:r>
        </w:p>
      </w:tc>
    </w:tr>
  </w:tbl>
  <w:p w:rsidR="00682E20" w:rsidRDefault="00682E20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9F699D" w:rsidTr="00023F0A">
      <w:trPr>
        <w:trHeight w:val="1445"/>
      </w:trPr>
      <w:tc>
        <w:tcPr>
          <w:tcW w:w="1728" w:type="dxa"/>
        </w:tcPr>
        <w:p w:rsidR="009F699D" w:rsidRDefault="00B25E5C" w:rsidP="00B25E5C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  <w:lang w:val="en-US" w:eastAsia="en-US"/>
            </w:rPr>
            <w:drawing>
              <wp:anchor distT="0" distB="0" distL="114300" distR="114300" simplePos="0" relativeHeight="251660800" behindDoc="0" locked="0" layoutInCell="1" allowOverlap="1" wp14:anchorId="6245FAA9" wp14:editId="31AE236D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2" name="Picture 2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:rsidR="009F699D" w:rsidRPr="00821983" w:rsidRDefault="009F699D" w:rsidP="00A370D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:rsidR="00821983" w:rsidRPr="00821983" w:rsidRDefault="009F699D" w:rsidP="00DA0B19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</w:t>
          </w:r>
          <w:r w:rsidR="00DA0B19" w:rsidRPr="00530AE2">
            <w:rPr>
              <w:rFonts w:ascii="Times New Roman Bold" w:hAnsi="Times New Roman Bold"/>
              <w:b/>
            </w:rPr>
            <w:t>е</w:t>
          </w:r>
          <w:r w:rsidR="00DA0B19" w:rsidRPr="00DA0B19">
            <w:rPr>
              <w:rFonts w:ascii="Times New Roman Bold" w:hAnsi="Times New Roman Bold"/>
              <w:b/>
            </w:rPr>
            <w:t>рство</w:t>
          </w:r>
          <w:r w:rsidRPr="00821983">
            <w:rPr>
              <w:rFonts w:ascii="Times New Roman Bold" w:hAnsi="Times New Roman Bold"/>
              <w:b/>
            </w:rPr>
            <w:t xml:space="preserve"> на регионалното развитие и благоустройството</w:t>
          </w:r>
        </w:p>
      </w:tc>
    </w:tr>
  </w:tbl>
  <w:p w:rsidR="0035704D" w:rsidRDefault="0035704D" w:rsidP="004D67CA">
    <w:pPr>
      <w:ind w:firstLine="0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943B0F"/>
    <w:multiLevelType w:val="hybridMultilevel"/>
    <w:tmpl w:val="E814EC62"/>
    <w:lvl w:ilvl="0" w:tplc="D0422B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7810BF"/>
    <w:multiLevelType w:val="hybridMultilevel"/>
    <w:tmpl w:val="945C3C9E"/>
    <w:lvl w:ilvl="0" w:tplc="975879F4">
      <w:start w:val="1"/>
      <w:numFmt w:val="decimal"/>
      <w:lvlText w:val="%1."/>
      <w:lvlJc w:val="left"/>
      <w:pPr>
        <w:ind w:left="0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720" w:hanging="360"/>
      </w:pPr>
    </w:lvl>
    <w:lvl w:ilvl="2" w:tplc="0402001B" w:tentative="1">
      <w:start w:val="1"/>
      <w:numFmt w:val="lowerRoman"/>
      <w:lvlText w:val="%3."/>
      <w:lvlJc w:val="right"/>
      <w:pPr>
        <w:ind w:left="1440" w:hanging="180"/>
      </w:pPr>
    </w:lvl>
    <w:lvl w:ilvl="3" w:tplc="0402000F" w:tentative="1">
      <w:start w:val="1"/>
      <w:numFmt w:val="decimal"/>
      <w:lvlText w:val="%4."/>
      <w:lvlJc w:val="left"/>
      <w:pPr>
        <w:ind w:left="2160" w:hanging="360"/>
      </w:pPr>
    </w:lvl>
    <w:lvl w:ilvl="4" w:tplc="04020019" w:tentative="1">
      <w:start w:val="1"/>
      <w:numFmt w:val="lowerLetter"/>
      <w:lvlText w:val="%5."/>
      <w:lvlJc w:val="left"/>
      <w:pPr>
        <w:ind w:left="2880" w:hanging="360"/>
      </w:pPr>
    </w:lvl>
    <w:lvl w:ilvl="5" w:tplc="0402001B" w:tentative="1">
      <w:start w:val="1"/>
      <w:numFmt w:val="lowerRoman"/>
      <w:lvlText w:val="%6."/>
      <w:lvlJc w:val="right"/>
      <w:pPr>
        <w:ind w:left="3600" w:hanging="180"/>
      </w:pPr>
    </w:lvl>
    <w:lvl w:ilvl="6" w:tplc="0402000F" w:tentative="1">
      <w:start w:val="1"/>
      <w:numFmt w:val="decimal"/>
      <w:lvlText w:val="%7."/>
      <w:lvlJc w:val="left"/>
      <w:pPr>
        <w:ind w:left="4320" w:hanging="360"/>
      </w:pPr>
    </w:lvl>
    <w:lvl w:ilvl="7" w:tplc="04020019" w:tentative="1">
      <w:start w:val="1"/>
      <w:numFmt w:val="lowerLetter"/>
      <w:lvlText w:val="%8."/>
      <w:lvlJc w:val="left"/>
      <w:pPr>
        <w:ind w:left="5040" w:hanging="360"/>
      </w:pPr>
    </w:lvl>
    <w:lvl w:ilvl="8" w:tplc="0402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EC0"/>
    <w:rsid w:val="000101F6"/>
    <w:rsid w:val="00011EAB"/>
    <w:rsid w:val="00017451"/>
    <w:rsid w:val="00022226"/>
    <w:rsid w:val="00023F0A"/>
    <w:rsid w:val="00032511"/>
    <w:rsid w:val="000670CC"/>
    <w:rsid w:val="000754DA"/>
    <w:rsid w:val="0008513C"/>
    <w:rsid w:val="0008612E"/>
    <w:rsid w:val="00087402"/>
    <w:rsid w:val="000A5F38"/>
    <w:rsid w:val="000B6E70"/>
    <w:rsid w:val="000C3B8C"/>
    <w:rsid w:val="000C778F"/>
    <w:rsid w:val="00120D09"/>
    <w:rsid w:val="00122688"/>
    <w:rsid w:val="00127EED"/>
    <w:rsid w:val="00130777"/>
    <w:rsid w:val="00142320"/>
    <w:rsid w:val="00145E77"/>
    <w:rsid w:val="00146ABA"/>
    <w:rsid w:val="0014758D"/>
    <w:rsid w:val="00154643"/>
    <w:rsid w:val="00166203"/>
    <w:rsid w:val="001878BA"/>
    <w:rsid w:val="00190135"/>
    <w:rsid w:val="001A5B9C"/>
    <w:rsid w:val="001E1860"/>
    <w:rsid w:val="001F30E8"/>
    <w:rsid w:val="001F550E"/>
    <w:rsid w:val="002344B6"/>
    <w:rsid w:val="002414DF"/>
    <w:rsid w:val="00246101"/>
    <w:rsid w:val="002566D6"/>
    <w:rsid w:val="0026490C"/>
    <w:rsid w:val="00266702"/>
    <w:rsid w:val="00272B22"/>
    <w:rsid w:val="00284AF6"/>
    <w:rsid w:val="00290E1D"/>
    <w:rsid w:val="002A502E"/>
    <w:rsid w:val="002B3344"/>
    <w:rsid w:val="002C4A83"/>
    <w:rsid w:val="002E1186"/>
    <w:rsid w:val="002E2B51"/>
    <w:rsid w:val="00306167"/>
    <w:rsid w:val="0031577F"/>
    <w:rsid w:val="00322AD7"/>
    <w:rsid w:val="003312DA"/>
    <w:rsid w:val="003514EB"/>
    <w:rsid w:val="0035704D"/>
    <w:rsid w:val="003622CA"/>
    <w:rsid w:val="003736FE"/>
    <w:rsid w:val="0037679B"/>
    <w:rsid w:val="00393E82"/>
    <w:rsid w:val="003B01AF"/>
    <w:rsid w:val="003F13AD"/>
    <w:rsid w:val="00401650"/>
    <w:rsid w:val="00411956"/>
    <w:rsid w:val="0041296D"/>
    <w:rsid w:val="004327B4"/>
    <w:rsid w:val="00445216"/>
    <w:rsid w:val="00457358"/>
    <w:rsid w:val="00465DD0"/>
    <w:rsid w:val="00475D52"/>
    <w:rsid w:val="00485EC5"/>
    <w:rsid w:val="0049182A"/>
    <w:rsid w:val="00493008"/>
    <w:rsid w:val="00495290"/>
    <w:rsid w:val="004956B7"/>
    <w:rsid w:val="004974F3"/>
    <w:rsid w:val="00497E32"/>
    <w:rsid w:val="004A11C3"/>
    <w:rsid w:val="004A686F"/>
    <w:rsid w:val="004A6D4E"/>
    <w:rsid w:val="004B686E"/>
    <w:rsid w:val="004C46C8"/>
    <w:rsid w:val="004D3EE6"/>
    <w:rsid w:val="004D49C2"/>
    <w:rsid w:val="004D6618"/>
    <w:rsid w:val="004D67CA"/>
    <w:rsid w:val="004E21D1"/>
    <w:rsid w:val="004E26EA"/>
    <w:rsid w:val="00522E2B"/>
    <w:rsid w:val="00530AE2"/>
    <w:rsid w:val="00537C9B"/>
    <w:rsid w:val="00540542"/>
    <w:rsid w:val="00551210"/>
    <w:rsid w:val="00564A1E"/>
    <w:rsid w:val="0056552E"/>
    <w:rsid w:val="00572029"/>
    <w:rsid w:val="00594D1E"/>
    <w:rsid w:val="00597130"/>
    <w:rsid w:val="005A4C22"/>
    <w:rsid w:val="005C3210"/>
    <w:rsid w:val="005C4F3F"/>
    <w:rsid w:val="005C75AB"/>
    <w:rsid w:val="005D1B02"/>
    <w:rsid w:val="005F0FEA"/>
    <w:rsid w:val="00600AC7"/>
    <w:rsid w:val="00606A30"/>
    <w:rsid w:val="00646C0E"/>
    <w:rsid w:val="0064734C"/>
    <w:rsid w:val="006552CC"/>
    <w:rsid w:val="00665013"/>
    <w:rsid w:val="006665A9"/>
    <w:rsid w:val="00680093"/>
    <w:rsid w:val="00682E20"/>
    <w:rsid w:val="006913AF"/>
    <w:rsid w:val="00691EF6"/>
    <w:rsid w:val="00695808"/>
    <w:rsid w:val="006A70CF"/>
    <w:rsid w:val="006B7259"/>
    <w:rsid w:val="006B7F91"/>
    <w:rsid w:val="006C03A0"/>
    <w:rsid w:val="006D33C5"/>
    <w:rsid w:val="006E4577"/>
    <w:rsid w:val="006E712C"/>
    <w:rsid w:val="006F0B70"/>
    <w:rsid w:val="006F5902"/>
    <w:rsid w:val="00701B7B"/>
    <w:rsid w:val="00710C77"/>
    <w:rsid w:val="00722CF5"/>
    <w:rsid w:val="00744568"/>
    <w:rsid w:val="007473E6"/>
    <w:rsid w:val="00752EC0"/>
    <w:rsid w:val="00766AF9"/>
    <w:rsid w:val="00773444"/>
    <w:rsid w:val="00776B70"/>
    <w:rsid w:val="00786C2C"/>
    <w:rsid w:val="007A26D0"/>
    <w:rsid w:val="007B505A"/>
    <w:rsid w:val="007B608D"/>
    <w:rsid w:val="007C0D99"/>
    <w:rsid w:val="007D4C7A"/>
    <w:rsid w:val="007F17D1"/>
    <w:rsid w:val="007F44EA"/>
    <w:rsid w:val="00821983"/>
    <w:rsid w:val="008373A4"/>
    <w:rsid w:val="00847255"/>
    <w:rsid w:val="00863552"/>
    <w:rsid w:val="0087415D"/>
    <w:rsid w:val="00883DAD"/>
    <w:rsid w:val="008A053B"/>
    <w:rsid w:val="008B0255"/>
    <w:rsid w:val="00912CD2"/>
    <w:rsid w:val="0091547C"/>
    <w:rsid w:val="00917D1E"/>
    <w:rsid w:val="009207DD"/>
    <w:rsid w:val="00940E41"/>
    <w:rsid w:val="00945767"/>
    <w:rsid w:val="0098299E"/>
    <w:rsid w:val="00991FBE"/>
    <w:rsid w:val="009C7CDC"/>
    <w:rsid w:val="009D0649"/>
    <w:rsid w:val="009F699D"/>
    <w:rsid w:val="00A13E81"/>
    <w:rsid w:val="00A1592E"/>
    <w:rsid w:val="00A30124"/>
    <w:rsid w:val="00A3041D"/>
    <w:rsid w:val="00A30D86"/>
    <w:rsid w:val="00A34EAF"/>
    <w:rsid w:val="00A370D6"/>
    <w:rsid w:val="00A43A6A"/>
    <w:rsid w:val="00A503EB"/>
    <w:rsid w:val="00A56504"/>
    <w:rsid w:val="00A64562"/>
    <w:rsid w:val="00A74520"/>
    <w:rsid w:val="00A75C93"/>
    <w:rsid w:val="00A86CE8"/>
    <w:rsid w:val="00A92307"/>
    <w:rsid w:val="00A9233E"/>
    <w:rsid w:val="00A9501B"/>
    <w:rsid w:val="00AA5C91"/>
    <w:rsid w:val="00AB673B"/>
    <w:rsid w:val="00AD171B"/>
    <w:rsid w:val="00AF588D"/>
    <w:rsid w:val="00B25E5C"/>
    <w:rsid w:val="00B31F53"/>
    <w:rsid w:val="00B47BAF"/>
    <w:rsid w:val="00B71B6C"/>
    <w:rsid w:val="00B7444F"/>
    <w:rsid w:val="00B769FE"/>
    <w:rsid w:val="00B82BC9"/>
    <w:rsid w:val="00BA7270"/>
    <w:rsid w:val="00BA7485"/>
    <w:rsid w:val="00BA7B65"/>
    <w:rsid w:val="00BB5F42"/>
    <w:rsid w:val="00BC12BD"/>
    <w:rsid w:val="00BD00B3"/>
    <w:rsid w:val="00BD278F"/>
    <w:rsid w:val="00BD5779"/>
    <w:rsid w:val="00BE07B8"/>
    <w:rsid w:val="00BF0F31"/>
    <w:rsid w:val="00BF1C66"/>
    <w:rsid w:val="00BF39BB"/>
    <w:rsid w:val="00C12762"/>
    <w:rsid w:val="00C25530"/>
    <w:rsid w:val="00C43DBF"/>
    <w:rsid w:val="00C60E66"/>
    <w:rsid w:val="00C90AE0"/>
    <w:rsid w:val="00CA207C"/>
    <w:rsid w:val="00CC5AC8"/>
    <w:rsid w:val="00CD2CD7"/>
    <w:rsid w:val="00CE499A"/>
    <w:rsid w:val="00CE5532"/>
    <w:rsid w:val="00D03BE0"/>
    <w:rsid w:val="00D1377E"/>
    <w:rsid w:val="00D3393A"/>
    <w:rsid w:val="00D34E68"/>
    <w:rsid w:val="00D71DF1"/>
    <w:rsid w:val="00D744B9"/>
    <w:rsid w:val="00D85E64"/>
    <w:rsid w:val="00D910AD"/>
    <w:rsid w:val="00DA0B19"/>
    <w:rsid w:val="00DC2D67"/>
    <w:rsid w:val="00DD3DFE"/>
    <w:rsid w:val="00DE2E0B"/>
    <w:rsid w:val="00DF1289"/>
    <w:rsid w:val="00DF2FD9"/>
    <w:rsid w:val="00E15176"/>
    <w:rsid w:val="00E21AE9"/>
    <w:rsid w:val="00E53484"/>
    <w:rsid w:val="00E61CDE"/>
    <w:rsid w:val="00E706DE"/>
    <w:rsid w:val="00EA2D8C"/>
    <w:rsid w:val="00EC02E4"/>
    <w:rsid w:val="00EE5B4A"/>
    <w:rsid w:val="00EF3208"/>
    <w:rsid w:val="00F43052"/>
    <w:rsid w:val="00F456F5"/>
    <w:rsid w:val="00F60F76"/>
    <w:rsid w:val="00F64BD5"/>
    <w:rsid w:val="00F669D9"/>
    <w:rsid w:val="00F866D6"/>
    <w:rsid w:val="00F96D92"/>
    <w:rsid w:val="00FA42ED"/>
    <w:rsid w:val="00FC01EE"/>
    <w:rsid w:val="00FC4755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locked="1"/>
    <w:lsdException w:name="Title" w:qFormat="1"/>
    <w:lsdException w:name="Subtitle" w:qFormat="1"/>
    <w:lsdException w:name="Strong" w:qFormat="1"/>
    <w:lsdException w:name="Emphasis" w:qFormat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styleId="Strong">
    <w:name w:val="Strong"/>
    <w:basedOn w:val="DefaultParagraphFont"/>
    <w:qFormat/>
    <w:rsid w:val="0014758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locked="1"/>
    <w:lsdException w:name="Title" w:qFormat="1"/>
    <w:lsdException w:name="Subtitle" w:qFormat="1"/>
    <w:lsdException w:name="Strong" w:qFormat="1"/>
    <w:lsdException w:name="Emphasis" w:qFormat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styleId="Strong">
    <w:name w:val="Strong"/>
    <w:basedOn w:val="DefaultParagraphFont"/>
    <w:qFormat/>
    <w:rsid w:val="001475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novaV\AppData\Local\Microsoft\Windows\Temporary%20Internet%20Files\Content.IE5\FNFYEUYL\12D3_zapov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5FE23-BBFC-410D-900E-9160BD116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12D3_zapoved</Template>
  <TotalTime>6</TotalTime>
  <Pages>3</Pages>
  <Words>762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5102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Administrator</dc:creator>
  <cp:lastModifiedBy>Administrator</cp:lastModifiedBy>
  <cp:revision>5</cp:revision>
  <cp:lastPrinted>2018-08-21T12:42:00Z</cp:lastPrinted>
  <dcterms:created xsi:type="dcterms:W3CDTF">2018-12-21T10:29:00Z</dcterms:created>
  <dcterms:modified xsi:type="dcterms:W3CDTF">2018-12-21T11:25:00Z</dcterms:modified>
</cp:coreProperties>
</file>